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82775A0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C131BB">
        <w:rPr>
          <w:rFonts w:cs="Arial"/>
          <w:b/>
          <w:sz w:val="24"/>
          <w:szCs w:val="24"/>
        </w:rPr>
        <w:t>60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2125B78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C131BB">
        <w:rPr>
          <w:rFonts w:cs="Arial"/>
          <w:b/>
          <w:bCs/>
        </w:rPr>
        <w:t>SA WG2 agreed CRs for UAS_Ph3 (Rel-19)</w:t>
      </w:r>
    </w:p>
    <w:p w14:paraId="519C34A0" w14:textId="0F97D942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C131BB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C131BB" w:rsidRPr="00E6100C" w14:paraId="1C456B7C" w14:textId="77777777" w:rsidTr="00065ACC">
        <w:tc>
          <w:tcPr>
            <w:tcW w:w="774" w:type="dxa"/>
          </w:tcPr>
          <w:p w14:paraId="69C3E55E" w14:textId="63F69BFF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1B433260" w14:textId="06CB707D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0154</w:t>
            </w:r>
          </w:p>
        </w:tc>
        <w:tc>
          <w:tcPr>
            <w:tcW w:w="251" w:type="dxa"/>
          </w:tcPr>
          <w:p w14:paraId="7BF03D93" w14:textId="45A71FA3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37757AD8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30F68703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Clarifications to NTZ support</w:t>
            </w:r>
          </w:p>
        </w:tc>
        <w:tc>
          <w:tcPr>
            <w:tcW w:w="284" w:type="dxa"/>
          </w:tcPr>
          <w:p w14:paraId="3C4E15BA" w14:textId="7CA6500F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135A44B7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BA44FE" w14:textId="090ADE4D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00FEDDD5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S2-2501305</w:t>
            </w:r>
          </w:p>
        </w:tc>
        <w:tc>
          <w:tcPr>
            <w:tcW w:w="1134" w:type="dxa"/>
          </w:tcPr>
          <w:p w14:paraId="2EA37F8B" w14:textId="4C90EE26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276" w:type="dxa"/>
          </w:tcPr>
          <w:p w14:paraId="5160B6A9" w14:textId="6F0D035E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UAS_Ph3</w:t>
            </w:r>
          </w:p>
        </w:tc>
        <w:tc>
          <w:tcPr>
            <w:tcW w:w="1134" w:type="dxa"/>
          </w:tcPr>
          <w:p w14:paraId="064C4FF5" w14:textId="6147111A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5.15</w:t>
            </w:r>
          </w:p>
        </w:tc>
        <w:tc>
          <w:tcPr>
            <w:tcW w:w="283" w:type="dxa"/>
          </w:tcPr>
          <w:p w14:paraId="38A42652" w14:textId="77777777" w:rsidR="00C131BB" w:rsidRPr="00E6100C" w:rsidRDefault="00C131BB" w:rsidP="00C131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E67F845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2AD508C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693022A8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</w:tr>
      <w:tr w:rsidR="00C131BB" w:rsidRPr="00E6100C" w14:paraId="4BC4F2F4" w14:textId="77777777" w:rsidTr="00065ACC">
        <w:tc>
          <w:tcPr>
            <w:tcW w:w="774" w:type="dxa"/>
          </w:tcPr>
          <w:p w14:paraId="0BBD0963" w14:textId="5DA957A0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6E1DC7C5" w14:textId="44937EEC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0155</w:t>
            </w:r>
          </w:p>
        </w:tc>
        <w:tc>
          <w:tcPr>
            <w:tcW w:w="251" w:type="dxa"/>
          </w:tcPr>
          <w:p w14:paraId="0785C23D" w14:textId="69790FD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1794067" w14:textId="64622284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3A889A2" w14:textId="23D3199E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reporting velocity in UAV location reporting procedure</w:t>
            </w:r>
          </w:p>
        </w:tc>
        <w:tc>
          <w:tcPr>
            <w:tcW w:w="284" w:type="dxa"/>
          </w:tcPr>
          <w:p w14:paraId="43B4DA00" w14:textId="748A78F1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C1C1D27" w14:textId="7F4EBEBE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970AE8" w14:textId="0AF86F58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68A206E" w14:textId="77D4413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S2-2501302</w:t>
            </w:r>
          </w:p>
        </w:tc>
        <w:tc>
          <w:tcPr>
            <w:tcW w:w="1134" w:type="dxa"/>
          </w:tcPr>
          <w:p w14:paraId="4C0ACDA3" w14:textId="24D77277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Mobile, Nokia, Nokia Shanghai Bell</w:t>
            </w:r>
          </w:p>
        </w:tc>
        <w:tc>
          <w:tcPr>
            <w:tcW w:w="1276" w:type="dxa"/>
          </w:tcPr>
          <w:p w14:paraId="557FD076" w14:textId="784F06C9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UAS_Ph3</w:t>
            </w:r>
          </w:p>
        </w:tc>
        <w:tc>
          <w:tcPr>
            <w:tcW w:w="1134" w:type="dxa"/>
          </w:tcPr>
          <w:p w14:paraId="236D2E70" w14:textId="0AC438C5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5.3.2</w:t>
            </w:r>
          </w:p>
        </w:tc>
        <w:tc>
          <w:tcPr>
            <w:tcW w:w="283" w:type="dxa"/>
          </w:tcPr>
          <w:p w14:paraId="2E9B43EC" w14:textId="77777777" w:rsidR="00C131BB" w:rsidRPr="00E6100C" w:rsidRDefault="00C131BB" w:rsidP="00C131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5898848" w14:textId="77777777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DF9F0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CAA467A" w14:textId="24C298D6" w:rsidR="00C131BB" w:rsidRDefault="00C131BB" w:rsidP="00C131BB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B5E8B71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5182EB7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</w:tr>
      <w:tr w:rsidR="00C131BB" w:rsidRPr="00E6100C" w14:paraId="73DAC98B" w14:textId="77777777" w:rsidTr="00065ACC">
        <w:tc>
          <w:tcPr>
            <w:tcW w:w="774" w:type="dxa"/>
          </w:tcPr>
          <w:p w14:paraId="67A62B4A" w14:textId="2B72C10C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6CD79736" w14:textId="6C64C465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0156</w:t>
            </w:r>
          </w:p>
        </w:tc>
        <w:tc>
          <w:tcPr>
            <w:tcW w:w="251" w:type="dxa"/>
          </w:tcPr>
          <w:p w14:paraId="25D0F0F3" w14:textId="70CF4B21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5BB85758" w14:textId="5B821551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9FBA63B" w14:textId="2878A6A9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Removing EN about border-crossing point</w:t>
            </w:r>
          </w:p>
        </w:tc>
        <w:tc>
          <w:tcPr>
            <w:tcW w:w="284" w:type="dxa"/>
          </w:tcPr>
          <w:p w14:paraId="5625086A" w14:textId="379E59E4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5C0A252" w14:textId="50EB5805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A201F7F" w14:textId="6F9C89A3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D6520B5" w14:textId="6359198A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S2-2500385</w:t>
            </w:r>
          </w:p>
        </w:tc>
        <w:tc>
          <w:tcPr>
            <w:tcW w:w="1134" w:type="dxa"/>
          </w:tcPr>
          <w:p w14:paraId="1BA483DE" w14:textId="6C35AF8D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276" w:type="dxa"/>
          </w:tcPr>
          <w:p w14:paraId="11639366" w14:textId="629CAE0E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UAS_Ph3</w:t>
            </w:r>
          </w:p>
        </w:tc>
        <w:tc>
          <w:tcPr>
            <w:tcW w:w="1134" w:type="dxa"/>
          </w:tcPr>
          <w:p w14:paraId="341A68ED" w14:textId="2FCE366A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5.13.2</w:t>
            </w:r>
          </w:p>
        </w:tc>
        <w:tc>
          <w:tcPr>
            <w:tcW w:w="283" w:type="dxa"/>
          </w:tcPr>
          <w:p w14:paraId="743820C4" w14:textId="77777777" w:rsidR="00C131BB" w:rsidRPr="00E6100C" w:rsidRDefault="00C131BB" w:rsidP="00C131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84DE2C9" w14:textId="77777777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1FBEE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A2ABB2C" w14:textId="77777777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45B3510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A0F9BD9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</w:tr>
      <w:tr w:rsidR="00C131BB" w:rsidRPr="00E6100C" w14:paraId="05883E57" w14:textId="77777777" w:rsidTr="00065ACC">
        <w:tc>
          <w:tcPr>
            <w:tcW w:w="774" w:type="dxa"/>
          </w:tcPr>
          <w:p w14:paraId="79BA1F49" w14:textId="56CC34FE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744F2F73" w14:textId="7319E69C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0163</w:t>
            </w:r>
          </w:p>
        </w:tc>
        <w:tc>
          <w:tcPr>
            <w:tcW w:w="251" w:type="dxa"/>
          </w:tcPr>
          <w:p w14:paraId="1CDC3967" w14:textId="43B0F5E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792EA2D" w14:textId="76D70CF6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A2E9E4E" w14:textId="33193C58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Correcting the USS changeover procedure</w:t>
            </w:r>
          </w:p>
        </w:tc>
        <w:tc>
          <w:tcPr>
            <w:tcW w:w="284" w:type="dxa"/>
          </w:tcPr>
          <w:p w14:paraId="197C0E00" w14:textId="6A2CC2EC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731CC8C" w14:textId="523ED876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C80F9B0" w14:textId="500302F4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AF7C52E" w14:textId="1E952D8C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S2-2502386</w:t>
            </w:r>
          </w:p>
        </w:tc>
        <w:tc>
          <w:tcPr>
            <w:tcW w:w="1134" w:type="dxa"/>
          </w:tcPr>
          <w:p w14:paraId="6E54534B" w14:textId="5C0124B5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340C5F6E" w14:textId="32EA0D38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UAS_Ph3</w:t>
            </w:r>
          </w:p>
        </w:tc>
        <w:tc>
          <w:tcPr>
            <w:tcW w:w="1134" w:type="dxa"/>
          </w:tcPr>
          <w:p w14:paraId="59B5CA1D" w14:textId="5809F289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5.13.2</w:t>
            </w:r>
          </w:p>
        </w:tc>
        <w:tc>
          <w:tcPr>
            <w:tcW w:w="283" w:type="dxa"/>
          </w:tcPr>
          <w:p w14:paraId="2E179B7E" w14:textId="77777777" w:rsidR="00C131BB" w:rsidRPr="00E6100C" w:rsidRDefault="00C131BB" w:rsidP="00C131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AB50C42" w14:textId="10AA5FC4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6EA437DC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CFFE4BD" w14:textId="7328AE8D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FF6FD33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15C85DC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</w:tr>
      <w:tr w:rsidR="00C131BB" w:rsidRPr="00E6100C" w14:paraId="7B386AC3" w14:textId="77777777" w:rsidTr="00065ACC">
        <w:tc>
          <w:tcPr>
            <w:tcW w:w="774" w:type="dxa"/>
          </w:tcPr>
          <w:p w14:paraId="07377579" w14:textId="3E64C53C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75A2686A" w14:textId="3AEF5528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0164</w:t>
            </w:r>
          </w:p>
        </w:tc>
        <w:tc>
          <w:tcPr>
            <w:tcW w:w="251" w:type="dxa"/>
          </w:tcPr>
          <w:p w14:paraId="728C92F5" w14:textId="0AA2A884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15EEA2F0" w14:textId="1D278049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EED943F" w14:textId="0F712A11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Indicating optional steps of the pre-flight procedure</w:t>
            </w:r>
          </w:p>
        </w:tc>
        <w:tc>
          <w:tcPr>
            <w:tcW w:w="284" w:type="dxa"/>
          </w:tcPr>
          <w:p w14:paraId="7B5D2487" w14:textId="036794D6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F4F41C2" w14:textId="37C5943C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E9A8CE9" w14:textId="31D48802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A1CB3E3" w14:textId="41726FC5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S2-2500440</w:t>
            </w:r>
          </w:p>
        </w:tc>
        <w:tc>
          <w:tcPr>
            <w:tcW w:w="1134" w:type="dxa"/>
          </w:tcPr>
          <w:p w14:paraId="6A2E0539" w14:textId="5E36B780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028B3BEB" w14:textId="742A88A8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UAS_Ph3</w:t>
            </w:r>
          </w:p>
        </w:tc>
        <w:tc>
          <w:tcPr>
            <w:tcW w:w="1134" w:type="dxa"/>
          </w:tcPr>
          <w:p w14:paraId="3286628A" w14:textId="1EC98919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5.12.2</w:t>
            </w:r>
          </w:p>
        </w:tc>
        <w:tc>
          <w:tcPr>
            <w:tcW w:w="283" w:type="dxa"/>
          </w:tcPr>
          <w:p w14:paraId="687F1C81" w14:textId="77777777" w:rsidR="00C131BB" w:rsidRPr="00E6100C" w:rsidRDefault="00C131BB" w:rsidP="00C131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F755F92" w14:textId="77777777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054A9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D1C8B2C" w14:textId="349D457F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B13DE2B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43EE088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</w:tr>
      <w:tr w:rsidR="00C131BB" w:rsidRPr="00E6100C" w14:paraId="52E38E20" w14:textId="77777777" w:rsidTr="00065ACC">
        <w:tc>
          <w:tcPr>
            <w:tcW w:w="774" w:type="dxa"/>
          </w:tcPr>
          <w:p w14:paraId="003C75FE" w14:textId="7ED0358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2A874427" w14:textId="14A3001F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0167</w:t>
            </w:r>
          </w:p>
        </w:tc>
        <w:tc>
          <w:tcPr>
            <w:tcW w:w="251" w:type="dxa"/>
          </w:tcPr>
          <w:p w14:paraId="224E4C76" w14:textId="4C486B05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0D806E3" w14:textId="113E7CC8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A8CF8E5" w14:textId="2545AF98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Service operation update</w:t>
            </w:r>
          </w:p>
        </w:tc>
        <w:tc>
          <w:tcPr>
            <w:tcW w:w="284" w:type="dxa"/>
          </w:tcPr>
          <w:p w14:paraId="3D355F81" w14:textId="7D6E10C3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39DAA6F" w14:textId="0286120A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2A0449C" w14:textId="6C6EAD39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974D7CF" w14:textId="6CF84843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S2-2501300</w:t>
            </w:r>
          </w:p>
        </w:tc>
        <w:tc>
          <w:tcPr>
            <w:tcW w:w="1134" w:type="dxa"/>
          </w:tcPr>
          <w:p w14:paraId="0287F074" w14:textId="0BF91A1E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276" w:type="dxa"/>
          </w:tcPr>
          <w:p w14:paraId="342033DC" w14:textId="6E6BBA67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UAS_Ph3</w:t>
            </w:r>
          </w:p>
        </w:tc>
        <w:tc>
          <w:tcPr>
            <w:tcW w:w="1134" w:type="dxa"/>
          </w:tcPr>
          <w:p w14:paraId="52724EB9" w14:textId="35DAE287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4.4.1.1.3.1, 4.4.1.1.3.4, 4.4.1.1.3.5, 4.4.1.1.4.1, 4.4.1.1.4.2</w:t>
            </w:r>
          </w:p>
        </w:tc>
        <w:tc>
          <w:tcPr>
            <w:tcW w:w="283" w:type="dxa"/>
          </w:tcPr>
          <w:p w14:paraId="0642EAD9" w14:textId="77777777" w:rsidR="00C131BB" w:rsidRPr="00E6100C" w:rsidRDefault="00C131BB" w:rsidP="00C131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0383FED" w14:textId="77777777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950AD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F98ADB4" w14:textId="2931181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F4C965B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830CADF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</w:tr>
      <w:tr w:rsidR="00C131BB" w:rsidRPr="00E6100C" w14:paraId="1D820EDF" w14:textId="77777777" w:rsidTr="00065ACC">
        <w:tc>
          <w:tcPr>
            <w:tcW w:w="774" w:type="dxa"/>
          </w:tcPr>
          <w:p w14:paraId="0D82D825" w14:textId="218146D9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6FAAC407" w14:textId="7787B165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0171</w:t>
            </w:r>
          </w:p>
        </w:tc>
        <w:tc>
          <w:tcPr>
            <w:tcW w:w="251" w:type="dxa"/>
          </w:tcPr>
          <w:p w14:paraId="052F306A" w14:textId="2BAD633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E610D53" w14:textId="35C4ABDF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C49198B" w14:textId="550250E5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Altitude reporting update</w:t>
            </w:r>
          </w:p>
        </w:tc>
        <w:tc>
          <w:tcPr>
            <w:tcW w:w="284" w:type="dxa"/>
          </w:tcPr>
          <w:p w14:paraId="4B65D505" w14:textId="54E63496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CA9ED78" w14:textId="1E7C3EB4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E07E777" w14:textId="1F7E3B8F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0479606" w14:textId="48BFB151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S2-2501304</w:t>
            </w:r>
          </w:p>
        </w:tc>
        <w:tc>
          <w:tcPr>
            <w:tcW w:w="1134" w:type="dxa"/>
          </w:tcPr>
          <w:p w14:paraId="65533D31" w14:textId="7D025E7E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276" w:type="dxa"/>
          </w:tcPr>
          <w:p w14:paraId="455F78E9" w14:textId="5EF00175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UAS_Ph3</w:t>
            </w:r>
          </w:p>
        </w:tc>
        <w:tc>
          <w:tcPr>
            <w:tcW w:w="1134" w:type="dxa"/>
          </w:tcPr>
          <w:p w14:paraId="7AAE6300" w14:textId="3874BEBF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5.16.1, 5.16.3</w:t>
            </w:r>
          </w:p>
        </w:tc>
        <w:tc>
          <w:tcPr>
            <w:tcW w:w="283" w:type="dxa"/>
          </w:tcPr>
          <w:p w14:paraId="0F18E778" w14:textId="77777777" w:rsidR="00C131BB" w:rsidRPr="00E6100C" w:rsidRDefault="00C131BB" w:rsidP="00C131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974B2CC" w14:textId="77777777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C0B89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C534EEE" w14:textId="71C665AC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307B0DD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918F52A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</w:tr>
      <w:tr w:rsidR="00C131BB" w:rsidRPr="00E6100C" w14:paraId="521A8828" w14:textId="77777777" w:rsidTr="00065ACC">
        <w:tc>
          <w:tcPr>
            <w:tcW w:w="774" w:type="dxa"/>
          </w:tcPr>
          <w:p w14:paraId="4C4EDA68" w14:textId="5EE65905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081DB568" w14:textId="45F203A3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251" w:type="dxa"/>
          </w:tcPr>
          <w:p w14:paraId="76C5004A" w14:textId="7082507D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EA908D8" w14:textId="5256C82A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5C55150" w14:textId="6649DDB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USS changeover aspects</w:t>
            </w:r>
          </w:p>
        </w:tc>
        <w:tc>
          <w:tcPr>
            <w:tcW w:w="284" w:type="dxa"/>
          </w:tcPr>
          <w:p w14:paraId="6DCD33DD" w14:textId="3ACC2D0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44BA243" w14:textId="45E8DE3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49CE3A5" w14:textId="11A2521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1D5FBCB" w14:textId="1B349307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S2-2501303</w:t>
            </w:r>
          </w:p>
        </w:tc>
        <w:tc>
          <w:tcPr>
            <w:tcW w:w="1134" w:type="dxa"/>
          </w:tcPr>
          <w:p w14:paraId="69298631" w14:textId="4AF93661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790DF1C5" w14:textId="55A801FA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UAS_Ph3</w:t>
            </w:r>
          </w:p>
        </w:tc>
        <w:tc>
          <w:tcPr>
            <w:tcW w:w="1134" w:type="dxa"/>
          </w:tcPr>
          <w:p w14:paraId="270108F4" w14:textId="2960AC63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5.13.2</w:t>
            </w:r>
          </w:p>
        </w:tc>
        <w:tc>
          <w:tcPr>
            <w:tcW w:w="283" w:type="dxa"/>
          </w:tcPr>
          <w:p w14:paraId="6DC1522D" w14:textId="77777777" w:rsidR="00C131BB" w:rsidRPr="00E6100C" w:rsidRDefault="00C131BB" w:rsidP="00C131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C7A8AE0" w14:textId="77777777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E7708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5996EEF" w14:textId="7CC22043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A419892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186F966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</w:tr>
      <w:tr w:rsidR="00C131BB" w:rsidRPr="00E6100C" w14:paraId="0EAC5428" w14:textId="77777777" w:rsidTr="00065ACC">
        <w:tc>
          <w:tcPr>
            <w:tcW w:w="774" w:type="dxa"/>
          </w:tcPr>
          <w:p w14:paraId="5CFB7FAD" w14:textId="04253B42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375DF3BA" w14:textId="235EF359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251" w:type="dxa"/>
          </w:tcPr>
          <w:p w14:paraId="2A5C0548" w14:textId="0CAA62C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7436569" w14:textId="7F9CC7D4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F964735" w14:textId="3CAB1829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UAV service operation description</w:t>
            </w:r>
          </w:p>
        </w:tc>
        <w:tc>
          <w:tcPr>
            <w:tcW w:w="284" w:type="dxa"/>
          </w:tcPr>
          <w:p w14:paraId="2336A2D5" w14:textId="0ACAB863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2119269" w14:textId="1E105920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72A6F21" w14:textId="7437EC13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1F62C8B" w14:textId="206891BC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S2-2501301</w:t>
            </w:r>
          </w:p>
        </w:tc>
        <w:tc>
          <w:tcPr>
            <w:tcW w:w="1134" w:type="dxa"/>
          </w:tcPr>
          <w:p w14:paraId="4C179C19" w14:textId="66ABA473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40CC4F7C" w14:textId="61D0B0BC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UAS_Ph3</w:t>
            </w:r>
          </w:p>
        </w:tc>
        <w:tc>
          <w:tcPr>
            <w:tcW w:w="1134" w:type="dxa"/>
          </w:tcPr>
          <w:p w14:paraId="7912312B" w14:textId="1E18F7C9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4.4.1.1.3, 4.4.1.1.4</w:t>
            </w:r>
          </w:p>
        </w:tc>
        <w:tc>
          <w:tcPr>
            <w:tcW w:w="283" w:type="dxa"/>
          </w:tcPr>
          <w:p w14:paraId="49F538C1" w14:textId="77777777" w:rsidR="00C131BB" w:rsidRPr="00E6100C" w:rsidRDefault="00C131BB" w:rsidP="00C131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F8F20F3" w14:textId="77777777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FE625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E5CC114" w14:textId="3EE6AB8B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767F97A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ADA95A9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</w:tr>
      <w:tr w:rsidR="00C131BB" w:rsidRPr="00E6100C" w14:paraId="70C5060C" w14:textId="77777777" w:rsidTr="00065ACC">
        <w:tc>
          <w:tcPr>
            <w:tcW w:w="774" w:type="dxa"/>
          </w:tcPr>
          <w:p w14:paraId="7A4BE8A9" w14:textId="5185ECC6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4D29820C" w14:textId="19D94FDC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5245</w:t>
            </w:r>
          </w:p>
        </w:tc>
        <w:tc>
          <w:tcPr>
            <w:tcW w:w="251" w:type="dxa"/>
          </w:tcPr>
          <w:p w14:paraId="4C6EDA81" w14:textId="40D95BED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53C16007" w14:textId="6DA864FE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C8DCC3A" w14:textId="70375291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Namf_EventExposure</w:t>
            </w:r>
          </w:p>
        </w:tc>
        <w:tc>
          <w:tcPr>
            <w:tcW w:w="284" w:type="dxa"/>
          </w:tcPr>
          <w:p w14:paraId="26E0A530" w14:textId="15676CE7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32DED4B" w14:textId="3BC9A6DF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3F51B54" w14:textId="42138165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D26517D" w14:textId="0157C501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S2-2500476</w:t>
            </w:r>
          </w:p>
        </w:tc>
        <w:tc>
          <w:tcPr>
            <w:tcW w:w="1134" w:type="dxa"/>
          </w:tcPr>
          <w:p w14:paraId="5210F86F" w14:textId="1F2D6B84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276" w:type="dxa"/>
          </w:tcPr>
          <w:p w14:paraId="701793DC" w14:textId="2C826A9E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UAS_Ph3</w:t>
            </w:r>
          </w:p>
        </w:tc>
        <w:tc>
          <w:tcPr>
            <w:tcW w:w="1134" w:type="dxa"/>
          </w:tcPr>
          <w:p w14:paraId="53906172" w14:textId="2240EF34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5.2.2.3.1</w:t>
            </w:r>
          </w:p>
        </w:tc>
        <w:tc>
          <w:tcPr>
            <w:tcW w:w="283" w:type="dxa"/>
          </w:tcPr>
          <w:p w14:paraId="64F73C70" w14:textId="77777777" w:rsidR="00C131BB" w:rsidRPr="00E6100C" w:rsidRDefault="00C131BB" w:rsidP="00C131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BD66F59" w14:textId="77777777" w:rsidR="00C131BB" w:rsidRPr="00F970E0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7AA14A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78A8CBE" w14:textId="302557C6" w:rsidR="00C131BB" w:rsidRPr="00B374EF" w:rsidRDefault="00C131BB" w:rsidP="00C131BB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9462E69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46F66BB" w14:textId="77777777" w:rsidR="00C131BB" w:rsidRDefault="00C131BB" w:rsidP="00C131BB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131BB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